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F4E0A" w14:textId="77777777" w:rsidR="00FE5D78" w:rsidRDefault="00FE5D78" w:rsidP="00FE5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MOLARD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6691B803" w14:textId="77777777" w:rsidR="00FE5D78" w:rsidRDefault="00FE5D78" w:rsidP="00FE5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Westminster. Bladesmith.</w:t>
      </w:r>
    </w:p>
    <w:p w14:paraId="7F4D37E2" w14:textId="77777777" w:rsidR="00FE5D78" w:rsidRDefault="00FE5D78" w:rsidP="00FE5D78">
      <w:pPr>
        <w:pStyle w:val="NoSpacing"/>
        <w:rPr>
          <w:rFonts w:cs="Times New Roman"/>
          <w:szCs w:val="24"/>
        </w:rPr>
      </w:pPr>
    </w:p>
    <w:p w14:paraId="5065CF6A" w14:textId="77777777" w:rsidR="00FE5D78" w:rsidRDefault="00FE5D78" w:rsidP="00FE5D78">
      <w:pPr>
        <w:pStyle w:val="NoSpacing"/>
        <w:rPr>
          <w:rFonts w:cs="Times New Roman"/>
          <w:szCs w:val="24"/>
        </w:rPr>
      </w:pPr>
    </w:p>
    <w:p w14:paraId="6CD2E827" w14:textId="77777777" w:rsidR="00FE5D78" w:rsidRDefault="00FE5D78" w:rsidP="00FE5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Hynkeley</w:t>
      </w:r>
      <w:proofErr w:type="spellEnd"/>
      <w:r>
        <w:rPr>
          <w:rFonts w:cs="Times New Roman"/>
          <w:szCs w:val="24"/>
        </w:rPr>
        <w:t xml:space="preserve">(q.v.) brought a plaint of trespass and taking a </w:t>
      </w:r>
      <w:proofErr w:type="gramStart"/>
      <w:r>
        <w:rPr>
          <w:rFonts w:cs="Times New Roman"/>
          <w:szCs w:val="24"/>
        </w:rPr>
        <w:t>servant</w:t>
      </w:r>
      <w:proofErr w:type="gramEnd"/>
      <w:r>
        <w:rPr>
          <w:rFonts w:cs="Times New Roman"/>
          <w:szCs w:val="24"/>
        </w:rPr>
        <w:t xml:space="preserve"> </w:t>
      </w:r>
    </w:p>
    <w:p w14:paraId="7221076B" w14:textId="77777777" w:rsidR="00FE5D78" w:rsidRDefault="00FE5D78" w:rsidP="00FE5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</w:t>
      </w:r>
    </w:p>
    <w:p w14:paraId="78267965" w14:textId="77777777" w:rsidR="00FE5D78" w:rsidRDefault="00FE5D78" w:rsidP="00FE5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770C1CB0" w14:textId="77777777" w:rsidR="00FE5D78" w:rsidRDefault="00FE5D78" w:rsidP="00FE5D78">
      <w:pPr>
        <w:pStyle w:val="NoSpacing"/>
        <w:rPr>
          <w:rFonts w:cs="Times New Roman"/>
          <w:szCs w:val="24"/>
        </w:rPr>
      </w:pPr>
    </w:p>
    <w:p w14:paraId="26B575AA" w14:textId="77777777" w:rsidR="00FE5D78" w:rsidRDefault="00FE5D78" w:rsidP="00FE5D78">
      <w:pPr>
        <w:pStyle w:val="NoSpacing"/>
        <w:rPr>
          <w:rFonts w:cs="Times New Roman"/>
          <w:szCs w:val="24"/>
        </w:rPr>
      </w:pPr>
    </w:p>
    <w:p w14:paraId="1A6FB9A0" w14:textId="77777777" w:rsidR="00FE5D78" w:rsidRDefault="00FE5D78" w:rsidP="00FE5D7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April 2023</w:t>
      </w:r>
    </w:p>
    <w:p w14:paraId="51C3C7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6796B" w14:textId="77777777" w:rsidR="00FE5D78" w:rsidRDefault="00FE5D78" w:rsidP="009139A6">
      <w:r>
        <w:separator/>
      </w:r>
    </w:p>
  </w:endnote>
  <w:endnote w:type="continuationSeparator" w:id="0">
    <w:p w14:paraId="4336FFFB" w14:textId="77777777" w:rsidR="00FE5D78" w:rsidRDefault="00FE5D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023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40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FC3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CE16B" w14:textId="77777777" w:rsidR="00FE5D78" w:rsidRDefault="00FE5D78" w:rsidP="009139A6">
      <w:r>
        <w:separator/>
      </w:r>
    </w:p>
  </w:footnote>
  <w:footnote w:type="continuationSeparator" w:id="0">
    <w:p w14:paraId="4E233B2D" w14:textId="77777777" w:rsidR="00FE5D78" w:rsidRDefault="00FE5D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AD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EA8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13C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7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75DD5"/>
  <w15:chartTrackingRefBased/>
  <w15:docId w15:val="{61FF5124-6B67-4AEB-B5CC-80DC797F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E5D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2023-04-11T10:00:00Z</dcterms:created>
  <dcterms:modified xsi:type="dcterms:W3CDTF">2023-04-11T10:02:00Z</dcterms:modified>
</cp:coreProperties>
</file>